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Assignment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2C21F0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Farming and Ranching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177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2C21F0">
              <w:rPr>
                <w:rFonts w:ascii="Times New Roman" w:hAnsi="Times New Roman"/>
              </w:rPr>
              <w:t xml:space="preserve"> 3</w:t>
            </w:r>
            <w:r>
              <w:rPr>
                <w:rFonts w:ascii="Times New Roman" w:hAnsi="Times New Roman"/>
              </w:rPr>
              <w:t xml:space="preserve"> Track </w:t>
            </w:r>
            <w:r w:rsidR="002C21F0">
              <w:rPr>
                <w:rFonts w:ascii="Times New Roman" w:hAnsi="Times New Roman"/>
              </w:rPr>
              <w:t>40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2C21F0" w:rsidRPr="003F7FF5" w:rsidTr="00075E73">
        <w:tc>
          <w:tcPr>
            <w:tcW w:w="1548" w:type="dxa"/>
            <w:vMerge/>
          </w:tcPr>
          <w:p w:rsidR="002C21F0" w:rsidRPr="003F7FF5" w:rsidRDefault="002C21F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2C21F0" w:rsidRPr="003F7FF5" w:rsidRDefault="002C21F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2C21F0" w:rsidRPr="003F7FF5" w:rsidRDefault="002C21F0" w:rsidP="00CC6712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1422" w:type="dxa"/>
          </w:tcPr>
          <w:p w:rsidR="002C21F0" w:rsidRPr="003F7FF5" w:rsidRDefault="002C21F0" w:rsidP="00AB5577">
            <w:pPr>
              <w:rPr>
                <w:rFonts w:ascii="Times New Roman" w:hAnsi="Times New Roman"/>
              </w:rPr>
            </w:pPr>
          </w:p>
        </w:tc>
      </w:tr>
      <w:tr w:rsidR="002C21F0" w:rsidRPr="003F7FF5" w:rsidTr="00075E73">
        <w:tc>
          <w:tcPr>
            <w:tcW w:w="1548" w:type="dxa"/>
            <w:vMerge/>
          </w:tcPr>
          <w:p w:rsidR="002C21F0" w:rsidRPr="003F7FF5" w:rsidRDefault="002C21F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2C21F0" w:rsidRPr="003F7FF5" w:rsidRDefault="002C21F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2C21F0" w:rsidRPr="003F7FF5" w:rsidRDefault="002C21F0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1422" w:type="dxa"/>
          </w:tcPr>
          <w:p w:rsidR="002C21F0" w:rsidRPr="003F7FF5" w:rsidRDefault="002C21F0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2C21F0">
        <w:trPr>
          <w:trHeight w:val="287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3F7FF5" w:rsidRDefault="00DD3F54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2C21F0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5</w:t>
            </w:r>
            <w:r w:rsidR="003F7FF5" w:rsidRPr="003F7FF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Simple Present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2C21F0">
              <w:rPr>
                <w:rFonts w:ascii="Times New Roman" w:hAnsi="Times New Roman"/>
              </w:rPr>
              <w:t>11 Simple Past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2C21F0" w:rsidP="002C21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Iowa Agricultural Fact Sheet 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2C21F0" w:rsidP="002C21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Check Your Knowledge 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1F0" w:rsidRDefault="002C21F0" w:rsidP="00814CB4">
      <w:r>
        <w:separator/>
      </w:r>
    </w:p>
  </w:endnote>
  <w:endnote w:type="continuationSeparator" w:id="1">
    <w:p w:rsidR="002C21F0" w:rsidRDefault="002C21F0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1F0" w:rsidRDefault="002C21F0" w:rsidP="00814CB4">
      <w:r>
        <w:separator/>
      </w:r>
    </w:p>
  </w:footnote>
  <w:footnote w:type="continuationSeparator" w:id="1">
    <w:p w:rsidR="002C21F0" w:rsidRDefault="002C21F0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2C21F0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2 Agriculture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1F0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2519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chart</Template>
  <TotalTime>11</TotalTime>
  <Pages>1</Pages>
  <Words>79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2009-05-20T21:42:00Z</cp:lastPrinted>
  <dcterms:created xsi:type="dcterms:W3CDTF">2009-06-01T00:43:00Z</dcterms:created>
  <dcterms:modified xsi:type="dcterms:W3CDTF">2009-06-01T00:54:00Z</dcterms:modified>
</cp:coreProperties>
</file>